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D04D" w14:textId="77777777" w:rsidR="00CD4016" w:rsidRDefault="00CD4016" w:rsidP="00CD401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BURTON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655D0319" w14:textId="77777777" w:rsidR="00CD4016" w:rsidRDefault="00CD4016" w:rsidP="00CD401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3C4CC0DB" w14:textId="77777777" w:rsidR="00CD4016" w:rsidRDefault="00CD4016" w:rsidP="00CD401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78F652D" w14:textId="77777777" w:rsidR="00CD4016" w:rsidRDefault="00CD4016" w:rsidP="00CD401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3296477" w14:textId="77777777" w:rsidR="00CD4016" w:rsidRDefault="00CD4016" w:rsidP="00CD401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65FFD908" w14:textId="77777777" w:rsidR="00CD4016" w:rsidRDefault="00CD4016" w:rsidP="00CD401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33603C4" w14:textId="77777777" w:rsidR="00CD4016" w:rsidRDefault="00CD4016" w:rsidP="00CD401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6A3B4A58" w14:textId="77777777" w:rsidR="00CD4016" w:rsidRDefault="00CD4016" w:rsidP="00CD401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FA0117E" w14:textId="77777777" w:rsidR="00CD4016" w:rsidRDefault="00CD4016" w:rsidP="00CD401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ACC14D2" w14:textId="77777777" w:rsidR="00CD4016" w:rsidRDefault="00CD4016" w:rsidP="00CD401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7 January 2023</w:t>
      </w:r>
    </w:p>
    <w:p w14:paraId="488412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25A86" w14:textId="77777777" w:rsidR="00CD4016" w:rsidRDefault="00CD4016" w:rsidP="009139A6">
      <w:r>
        <w:separator/>
      </w:r>
    </w:p>
  </w:endnote>
  <w:endnote w:type="continuationSeparator" w:id="0">
    <w:p w14:paraId="506666C5" w14:textId="77777777" w:rsidR="00CD4016" w:rsidRDefault="00CD40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1B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A6E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117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95BC4" w14:textId="77777777" w:rsidR="00CD4016" w:rsidRDefault="00CD4016" w:rsidP="009139A6">
      <w:r>
        <w:separator/>
      </w:r>
    </w:p>
  </w:footnote>
  <w:footnote w:type="continuationSeparator" w:id="0">
    <w:p w14:paraId="7388B22D" w14:textId="77777777" w:rsidR="00CD4016" w:rsidRDefault="00CD40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5D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832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926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01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401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B8914"/>
  <w15:chartTrackingRefBased/>
  <w15:docId w15:val="{F7D5980B-B29E-4FAB-8090-E95B00583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2023-02-24T19:59:00Z</dcterms:created>
  <dcterms:modified xsi:type="dcterms:W3CDTF">2023-02-24T20:00:00Z</dcterms:modified>
</cp:coreProperties>
</file>